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D48EFD" w14:textId="77777777" w:rsidR="007F2674" w:rsidRDefault="007F2674" w:rsidP="007F2674">
      <w:pPr>
        <w:pStyle w:val="NoSpacing"/>
      </w:pPr>
      <w:r>
        <w:rPr>
          <w:u w:val="single"/>
        </w:rPr>
        <w:t>William WHITTINGTON</w:t>
      </w:r>
      <w:r>
        <w:t xml:space="preserve">   </w:t>
      </w:r>
      <w:proofErr w:type="gramStart"/>
      <w:r>
        <w:t xml:space="preserve">   (</w:t>
      </w:r>
      <w:proofErr w:type="gramEnd"/>
      <w:r>
        <w:t>d.1470)</w:t>
      </w:r>
    </w:p>
    <w:p w14:paraId="067E5FAC" w14:textId="77777777" w:rsidR="007F2674" w:rsidRDefault="007F2674" w:rsidP="007F2674">
      <w:pPr>
        <w:pStyle w:val="NoSpacing"/>
      </w:pPr>
    </w:p>
    <w:p w14:paraId="39290235" w14:textId="77777777" w:rsidR="007F2674" w:rsidRDefault="007F2674" w:rsidP="007F2674">
      <w:pPr>
        <w:pStyle w:val="NoSpacing"/>
      </w:pPr>
    </w:p>
    <w:p w14:paraId="754671FC" w14:textId="77777777" w:rsidR="007F2674" w:rsidRDefault="007F2674" w:rsidP="007F2674">
      <w:pPr>
        <w:pStyle w:val="NoSpacing"/>
      </w:pPr>
      <w:r>
        <w:t xml:space="preserve">Son of Richard </w:t>
      </w:r>
      <w:proofErr w:type="gramStart"/>
      <w:r>
        <w:t>Whittington(</w:t>
      </w:r>
      <w:proofErr w:type="gramEnd"/>
      <w:r>
        <w:t>d.1436-7)(q.v.).</w:t>
      </w:r>
    </w:p>
    <w:p w14:paraId="2A8FBC5F" w14:textId="77777777" w:rsidR="007F2674" w:rsidRDefault="007F2674" w:rsidP="007F2674">
      <w:pPr>
        <w:pStyle w:val="NoSpacing"/>
      </w:pPr>
      <w:r>
        <w:t>(“The Whittington Story” by Michael Whittington p.43)</w:t>
      </w:r>
    </w:p>
    <w:p w14:paraId="673A4AAC" w14:textId="77777777" w:rsidR="007F2674" w:rsidRDefault="007F2674" w:rsidP="007F2674">
      <w:pPr>
        <w:pStyle w:val="NoSpacing"/>
      </w:pPr>
      <w:r>
        <w:t xml:space="preserve">= Elizabeth, daughter of Sir </w:t>
      </w:r>
      <w:proofErr w:type="spellStart"/>
      <w:r>
        <w:t>Remfrey</w:t>
      </w:r>
      <w:proofErr w:type="spellEnd"/>
      <w:r>
        <w:t xml:space="preserve"> </w:t>
      </w:r>
      <w:proofErr w:type="spellStart"/>
      <w:r>
        <w:t>Arundell</w:t>
      </w:r>
      <w:proofErr w:type="spellEnd"/>
      <w:r>
        <w:t>. (ibid.)</w:t>
      </w:r>
    </w:p>
    <w:p w14:paraId="424F913C" w14:textId="77777777" w:rsidR="007F2674" w:rsidRDefault="007F2674" w:rsidP="007F2674">
      <w:pPr>
        <w:pStyle w:val="NoSpacing"/>
      </w:pPr>
      <w:r>
        <w:t>Son:  John.  (ibid.)</w:t>
      </w:r>
    </w:p>
    <w:p w14:paraId="01838218" w14:textId="77777777" w:rsidR="007F2674" w:rsidRDefault="007F2674" w:rsidP="007F2674">
      <w:pPr>
        <w:pStyle w:val="NoSpacing"/>
      </w:pPr>
    </w:p>
    <w:p w14:paraId="2D227749" w14:textId="77777777" w:rsidR="007F2674" w:rsidRDefault="007F2674" w:rsidP="007F2674">
      <w:pPr>
        <w:pStyle w:val="NoSpacing"/>
      </w:pPr>
    </w:p>
    <w:p w14:paraId="1E46F793" w14:textId="77777777" w:rsidR="007F2674" w:rsidRDefault="007F2674" w:rsidP="007F2674">
      <w:pPr>
        <w:pStyle w:val="NoSpacing"/>
      </w:pPr>
      <w:r>
        <w:t>6 May 2018</w:t>
      </w:r>
    </w:p>
    <w:p w14:paraId="6EE79774" w14:textId="77777777" w:rsidR="006B2F86" w:rsidRPr="00E71FC3" w:rsidRDefault="007F267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BC26F9" w14:textId="77777777" w:rsidR="007F2674" w:rsidRDefault="007F2674" w:rsidP="00E71FC3">
      <w:pPr>
        <w:spacing w:after="0" w:line="240" w:lineRule="auto"/>
      </w:pPr>
      <w:r>
        <w:separator/>
      </w:r>
    </w:p>
  </w:endnote>
  <w:endnote w:type="continuationSeparator" w:id="0">
    <w:p w14:paraId="4C7822C0" w14:textId="77777777" w:rsidR="007F2674" w:rsidRDefault="007F267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40736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AA2AE9" w14:textId="77777777" w:rsidR="007F2674" w:rsidRDefault="007F2674" w:rsidP="00E71FC3">
      <w:pPr>
        <w:spacing w:after="0" w:line="240" w:lineRule="auto"/>
      </w:pPr>
      <w:r>
        <w:separator/>
      </w:r>
    </w:p>
  </w:footnote>
  <w:footnote w:type="continuationSeparator" w:id="0">
    <w:p w14:paraId="3CC9CDBC" w14:textId="77777777" w:rsidR="007F2674" w:rsidRDefault="007F267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2674"/>
    <w:rsid w:val="001A7C09"/>
    <w:rsid w:val="00577BD5"/>
    <w:rsid w:val="00656CBA"/>
    <w:rsid w:val="006A1F77"/>
    <w:rsid w:val="00733BE7"/>
    <w:rsid w:val="007F267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54DE68"/>
  <w15:chartTrackingRefBased/>
  <w15:docId w15:val="{E85ED452-FAE4-4068-A66B-6FC25BF8E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2018-09-28T21:18:00Z</dcterms:created>
  <dcterms:modified xsi:type="dcterms:W3CDTF">2018-09-28T21:19:00Z</dcterms:modified>
</cp:coreProperties>
</file>